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E82AC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«Детский сад № 151 комбинированного вида» Ново-Савиновского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E82AC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420066, Республика Татарстан, г. Казань, ул. Бондаренко, д.10а; Петручик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E82AC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E82AC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E82AC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E82AC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E82AC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E82AC7" w:rsidRPr="00E82AC7">
          <w:rPr>
            <w:b w:val="0"/>
          </w:rPr>
          <w:t xml:space="preserve"> 1.2.0.22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E82AC7" w:rsidP="00232C8F">
            <w:pPr>
              <w:rPr>
                <w:i/>
              </w:rPr>
            </w:pPr>
            <w:r>
              <w:rPr>
                <w:i/>
              </w:rPr>
              <w:t>Воспитатель (бассейн)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E82AC7" w:rsidP="00232C8F">
            <w:r>
              <w:t>20437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E82AC7" w:rsidRPr="00E82AC7">
          <w:rPr>
            <w:rStyle w:val="aa"/>
            <w:i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E82AC7" w:rsidRPr="00E82AC7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E82AC7" w:rsidRPr="00E82AC7">
          <w:rPr>
            <w:i/>
            <w:u w:val="single"/>
          </w:rPr>
  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E82AC7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E82AC7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E82AC7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E82AC7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E82AC7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E82AC7" w:rsidP="0098630F">
            <w:pPr>
              <w:jc w:val="center"/>
            </w:pPr>
            <w:r>
              <w:t>038-220-292 27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E82AC7" w:rsidRPr="00E82AC7">
          <w:rPr>
            <w:rStyle w:val="aa"/>
            <w:i/>
          </w:rPr>
          <w:t xml:space="preserve"> на рабочем месте не применяется </w:t>
        </w:r>
      </w:fldSimple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E82AC7" w:rsidRPr="00E82AC7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366EBF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366EB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66EB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366EB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66EB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366EB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66EB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366EB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66EB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366EB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66EB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366EB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66EB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366EB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66EB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366EB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66EB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366EB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366EBF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66EB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366EB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66EB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366EB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66EB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366EB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66EB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366EB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366EBF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66EB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366EB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366EB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66EB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366EB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366EB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366EB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A3D5A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6EBF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6EBF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A3D5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6EBF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6EBF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A3D5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6EBF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6EBF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366EBF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A3D5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6EBF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6EBF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A3D5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6EBF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6EBF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366EBF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A3D5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6EBF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6EBF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A3D5A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6EBF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6EBF" w:rsidP="00366EBF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302н; прил.2, п. 20 - 1 раз в год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366EBF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366EBF" w:rsidRPr="00366EBF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265, СанПиН 2.4.6.2553-09, п. 4.6.1, п. 4.6.4);</w:t>
        </w:r>
        <w:r w:rsidR="00366EBF" w:rsidRPr="00366EBF">
          <w:rPr>
            <w:i/>
            <w:u w:val="single"/>
          </w:rPr>
          <w:tab/>
          <w:t>   </w:t>
        </w:r>
        <w:r w:rsidR="00366EBF" w:rsidRPr="00366EBF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366EBF" w:rsidRPr="00366EBF">
          <w:rPr>
            <w:i/>
            <w:u w:val="single"/>
          </w:rPr>
          <w:tab/>
          <w:t> 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AC162E" w:rsidRPr="00AC162E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F02B2C" w:rsidRDefault="00F02B2C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E82AC7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E82AC7" w:rsidP="004E51DC">
            <w:pPr>
              <w:pStyle w:val="a8"/>
            </w:pPr>
            <w:r>
              <w:t>Петручик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E82AC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E82AC7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E82AC7" w:rsidP="004E51DC">
            <w:pPr>
              <w:pStyle w:val="a8"/>
            </w:pPr>
            <w:r>
              <w:t>Исхакова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E82AC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E82AC7" w:rsidRPr="00E82AC7" w:rsidTr="00E82AC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</w:p>
        </w:tc>
      </w:tr>
      <w:tr w:rsidR="00E82AC7" w:rsidRPr="00E82AC7" w:rsidTr="00E82AC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  <w:r w:rsidRPr="00E82AC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  <w:r w:rsidRPr="00E82AC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  <w:r w:rsidRPr="00E82AC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  <w:r w:rsidRPr="00E82AC7">
              <w:rPr>
                <w:vertAlign w:val="superscript"/>
              </w:rPr>
              <w:t>(дата)</w:t>
            </w:r>
          </w:p>
        </w:tc>
      </w:tr>
      <w:tr w:rsidR="00E82AC7" w:rsidRPr="00E82AC7" w:rsidTr="00E82AC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  <w:r>
              <w:t>Кашыцина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</w:p>
        </w:tc>
      </w:tr>
      <w:tr w:rsidR="00E82AC7" w:rsidRPr="00E82AC7" w:rsidTr="00E82AC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  <w:r w:rsidRPr="00E82AC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  <w:r w:rsidRPr="00E82AC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  <w:r w:rsidRPr="00E82AC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  <w:r w:rsidRPr="00E82AC7">
              <w:rPr>
                <w:vertAlign w:val="superscript"/>
              </w:rPr>
              <w:t>(дата)</w:t>
            </w:r>
          </w:p>
        </w:tc>
      </w:tr>
      <w:tr w:rsidR="00E82AC7" w:rsidRPr="00E82AC7" w:rsidTr="00E82AC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AC7" w:rsidRPr="00E82AC7" w:rsidRDefault="00E82AC7" w:rsidP="004E51DC">
            <w:pPr>
              <w:pStyle w:val="a8"/>
            </w:pPr>
          </w:p>
        </w:tc>
      </w:tr>
      <w:tr w:rsidR="00E82AC7" w:rsidRPr="00E82AC7" w:rsidTr="00E82AC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  <w:r w:rsidRPr="00E82AC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  <w:r w:rsidRPr="00E82AC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  <w:r w:rsidRPr="00E82AC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2AC7" w:rsidRPr="00E82AC7" w:rsidRDefault="00E82AC7" w:rsidP="004E51DC">
            <w:pPr>
              <w:pStyle w:val="a8"/>
              <w:rPr>
                <w:vertAlign w:val="superscript"/>
              </w:rPr>
            </w:pPr>
            <w:r w:rsidRPr="00E82AC7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C162E" w:rsidTr="00AC162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C162E" w:rsidRDefault="00AC162E" w:rsidP="003C5C39">
            <w:pPr>
              <w:pStyle w:val="a8"/>
            </w:pPr>
            <w:r w:rsidRPr="00AC162E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C162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C162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C162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C162E" w:rsidRDefault="00AC162E" w:rsidP="003C5C39">
            <w:pPr>
              <w:pStyle w:val="a8"/>
            </w:pPr>
            <w:r w:rsidRPr="00AC162E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C162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C162E" w:rsidRDefault="00B409C5" w:rsidP="003C5C39">
            <w:pPr>
              <w:pStyle w:val="a8"/>
            </w:pPr>
            <w:r>
              <w:t>12.01.2017</w:t>
            </w:r>
          </w:p>
        </w:tc>
      </w:tr>
      <w:tr w:rsidR="00EF07A3" w:rsidRPr="00AC162E" w:rsidTr="00AC162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AC162E" w:rsidRDefault="00AC162E" w:rsidP="003C5C39">
            <w:pPr>
              <w:pStyle w:val="a8"/>
              <w:rPr>
                <w:b/>
                <w:vertAlign w:val="superscript"/>
              </w:rPr>
            </w:pPr>
            <w:r w:rsidRPr="00AC162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AC162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AC162E" w:rsidRDefault="00AC162E" w:rsidP="00EF07A3">
            <w:pPr>
              <w:pStyle w:val="a8"/>
              <w:rPr>
                <w:b/>
                <w:vertAlign w:val="superscript"/>
              </w:rPr>
            </w:pPr>
            <w:r w:rsidRPr="00AC16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AC162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AC162E" w:rsidRDefault="00AC162E" w:rsidP="00EF07A3">
            <w:pPr>
              <w:pStyle w:val="a8"/>
              <w:rPr>
                <w:b/>
                <w:vertAlign w:val="superscript"/>
              </w:rPr>
            </w:pPr>
            <w:r w:rsidRPr="00AC162E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AC162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AC162E" w:rsidRDefault="00AC162E" w:rsidP="00EF07A3">
            <w:pPr>
              <w:pStyle w:val="a8"/>
              <w:rPr>
                <w:vertAlign w:val="superscript"/>
              </w:rPr>
            </w:pPr>
            <w:r w:rsidRPr="00AC162E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E82AC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E82AC7" w:rsidP="004E51DC">
            <w:pPr>
              <w:pStyle w:val="a8"/>
            </w:pPr>
            <w:r>
              <w:t>Денисова Ю.С.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BC0CB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E82AC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E82A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1.2.0.22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9211F6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9211F6" w:rsidRPr="009E2A4C">
            <w:rPr>
              <w:rStyle w:val="ad"/>
              <w:sz w:val="20"/>
              <w:szCs w:val="20"/>
            </w:rPr>
            <w:fldChar w:fldCharType="separate"/>
          </w:r>
          <w:r w:rsidR="00E82AC7">
            <w:rPr>
              <w:rStyle w:val="ad"/>
              <w:noProof/>
              <w:sz w:val="20"/>
              <w:szCs w:val="20"/>
            </w:rPr>
            <w:t>1</w:t>
          </w:r>
          <w:r w:rsidR="009211F6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E82AC7" w:rsidRPr="00E82AC7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едагогический персонал"/>
    <w:docVar w:name="class" w:val=" не определен "/>
    <w:docVar w:name="close_doc_flag" w:val="0"/>
    <w:docVar w:name="co_classes" w:val="   "/>
    <w:docVar w:name="codeok" w:val=" 20437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2.0.22 "/>
    <w:docVar w:name="oborud" w:val=" на рабочем месте не применяется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94E379E6B5794AF8918347486285DC5E"/>
    <w:docVar w:name="rm_id" w:val="18"/>
    <w:docVar w:name="rm_name" w:val="                                          "/>
    <w:docVar w:name="rm_number" w:val=" 1.2.0.22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;     2. Рекомендуемые режимы труда и отдыха: в соответствии с графиком работы организации;    "/>
    <w:docVar w:name="s040_1" w:val="Да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"/>
    <w:docVar w:name="version" w:val="51"/>
  </w:docVars>
  <w:rsids>
    <w:rsidRoot w:val="00A20882"/>
    <w:rsid w:val="000024F1"/>
    <w:rsid w:val="00025683"/>
    <w:rsid w:val="000345D6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15B1"/>
    <w:rsid w:val="0015635F"/>
    <w:rsid w:val="001607C8"/>
    <w:rsid w:val="001F4D8D"/>
    <w:rsid w:val="00202D53"/>
    <w:rsid w:val="00232C8F"/>
    <w:rsid w:val="00234932"/>
    <w:rsid w:val="00244615"/>
    <w:rsid w:val="002A0605"/>
    <w:rsid w:val="002E55C6"/>
    <w:rsid w:val="00305B2F"/>
    <w:rsid w:val="00335F25"/>
    <w:rsid w:val="00366EBF"/>
    <w:rsid w:val="00367816"/>
    <w:rsid w:val="003876C3"/>
    <w:rsid w:val="003A3D5A"/>
    <w:rsid w:val="003C24DB"/>
    <w:rsid w:val="003C5C39"/>
    <w:rsid w:val="0040104A"/>
    <w:rsid w:val="00401388"/>
    <w:rsid w:val="00402CAC"/>
    <w:rsid w:val="00427E4A"/>
    <w:rsid w:val="00444410"/>
    <w:rsid w:val="00481C22"/>
    <w:rsid w:val="00483A0D"/>
    <w:rsid w:val="004A47AD"/>
    <w:rsid w:val="004B78DB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D41C4"/>
    <w:rsid w:val="005F6B08"/>
    <w:rsid w:val="006042AF"/>
    <w:rsid w:val="0069682B"/>
    <w:rsid w:val="006A6DA7"/>
    <w:rsid w:val="006C28B3"/>
    <w:rsid w:val="007049EB"/>
    <w:rsid w:val="00710271"/>
    <w:rsid w:val="00717C9F"/>
    <w:rsid w:val="00745D40"/>
    <w:rsid w:val="007462E1"/>
    <w:rsid w:val="00760207"/>
    <w:rsid w:val="0076042D"/>
    <w:rsid w:val="007657D5"/>
    <w:rsid w:val="00776AA2"/>
    <w:rsid w:val="0078022C"/>
    <w:rsid w:val="007A4C5E"/>
    <w:rsid w:val="007D1852"/>
    <w:rsid w:val="007D2CEA"/>
    <w:rsid w:val="00835248"/>
    <w:rsid w:val="00843476"/>
    <w:rsid w:val="00883461"/>
    <w:rsid w:val="008A47F3"/>
    <w:rsid w:val="008E68DE"/>
    <w:rsid w:val="008E70C1"/>
    <w:rsid w:val="0090588D"/>
    <w:rsid w:val="009119E9"/>
    <w:rsid w:val="009211F6"/>
    <w:rsid w:val="0092778A"/>
    <w:rsid w:val="00967790"/>
    <w:rsid w:val="0098630F"/>
    <w:rsid w:val="00A100AB"/>
    <w:rsid w:val="00A12349"/>
    <w:rsid w:val="00A20882"/>
    <w:rsid w:val="00A27076"/>
    <w:rsid w:val="00A7346C"/>
    <w:rsid w:val="00A87B75"/>
    <w:rsid w:val="00A91908"/>
    <w:rsid w:val="00AA4551"/>
    <w:rsid w:val="00AA46ED"/>
    <w:rsid w:val="00AA4DCC"/>
    <w:rsid w:val="00AA7825"/>
    <w:rsid w:val="00AC162E"/>
    <w:rsid w:val="00AD14A4"/>
    <w:rsid w:val="00AD7C32"/>
    <w:rsid w:val="00AF796F"/>
    <w:rsid w:val="00B04131"/>
    <w:rsid w:val="00B04F25"/>
    <w:rsid w:val="00B409C5"/>
    <w:rsid w:val="00B80FB7"/>
    <w:rsid w:val="00BA3B63"/>
    <w:rsid w:val="00BA5029"/>
    <w:rsid w:val="00BC0CB1"/>
    <w:rsid w:val="00BC2F3C"/>
    <w:rsid w:val="00C02721"/>
    <w:rsid w:val="00C03F4A"/>
    <w:rsid w:val="00CE3307"/>
    <w:rsid w:val="00D62751"/>
    <w:rsid w:val="00D76DF8"/>
    <w:rsid w:val="00DB1272"/>
    <w:rsid w:val="00DB5302"/>
    <w:rsid w:val="00DD6B1F"/>
    <w:rsid w:val="00DE4087"/>
    <w:rsid w:val="00DF0C4E"/>
    <w:rsid w:val="00E124F4"/>
    <w:rsid w:val="00E36337"/>
    <w:rsid w:val="00E422CF"/>
    <w:rsid w:val="00E43EDA"/>
    <w:rsid w:val="00E503D2"/>
    <w:rsid w:val="00E54526"/>
    <w:rsid w:val="00E70109"/>
    <w:rsid w:val="00E82AC7"/>
    <w:rsid w:val="00EB72AD"/>
    <w:rsid w:val="00EC37A1"/>
    <w:rsid w:val="00EF00A5"/>
    <w:rsid w:val="00EF07A3"/>
    <w:rsid w:val="00EF3DC4"/>
    <w:rsid w:val="00F02B2C"/>
    <w:rsid w:val="00F31AF6"/>
    <w:rsid w:val="00F6385A"/>
    <w:rsid w:val="00F76072"/>
    <w:rsid w:val="00FB001B"/>
    <w:rsid w:val="00FB24BF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5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18</cp:revision>
  <dcterms:created xsi:type="dcterms:W3CDTF">2014-05-28T12:28:00Z</dcterms:created>
  <dcterms:modified xsi:type="dcterms:W3CDTF">2017-01-16T13:16:00Z</dcterms:modified>
</cp:coreProperties>
</file>